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CFEBD" w14:textId="77777777" w:rsidR="003F6952" w:rsidRDefault="003F6952" w:rsidP="003F695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BATESON</w:t>
      </w:r>
      <w:r>
        <w:rPr>
          <w:rFonts w:cs="Times New Roman"/>
          <w:szCs w:val="24"/>
        </w:rPr>
        <w:t xml:space="preserve">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21457413" w14:textId="77777777" w:rsidR="003F6952" w:rsidRDefault="003F6952" w:rsidP="003F695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0082C776" w14:textId="77777777" w:rsidR="003F6952" w:rsidRDefault="003F6952" w:rsidP="003F6952">
      <w:pPr>
        <w:pStyle w:val="NoSpacing"/>
        <w:rPr>
          <w:rFonts w:cs="Times New Roman"/>
          <w:szCs w:val="24"/>
        </w:rPr>
      </w:pPr>
    </w:p>
    <w:p w14:paraId="342AA314" w14:textId="77777777" w:rsidR="003F6952" w:rsidRDefault="003F6952" w:rsidP="003F6952">
      <w:pPr>
        <w:pStyle w:val="NoSpacing"/>
        <w:rPr>
          <w:rFonts w:cs="Times New Roman"/>
          <w:szCs w:val="24"/>
        </w:rPr>
      </w:pPr>
    </w:p>
    <w:p w14:paraId="62BF0C5C" w14:textId="77777777" w:rsidR="003F6952" w:rsidRDefault="003F6952" w:rsidP="003F6952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>He served in France under the command of Humphrey, Duke of Gloucester(q.v.).</w:t>
      </w:r>
    </w:p>
    <w:p w14:paraId="5649FF72" w14:textId="77777777" w:rsidR="003F6952" w:rsidRDefault="003F6952" w:rsidP="003F6952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6FD9AEA6" w14:textId="77777777" w:rsidR="003F6952" w:rsidRDefault="003F6952" w:rsidP="003F6952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0D0E0846" w14:textId="77777777" w:rsidR="003F6952" w:rsidRDefault="003F6952" w:rsidP="003F6952">
      <w:pPr>
        <w:pStyle w:val="NoSpacing"/>
        <w:rPr>
          <w:rFonts w:cs="Times New Roman"/>
          <w:szCs w:val="24"/>
        </w:rPr>
      </w:pPr>
    </w:p>
    <w:p w14:paraId="6E60238B" w14:textId="77777777" w:rsidR="003F6952" w:rsidRDefault="003F6952" w:rsidP="003F6952">
      <w:pPr>
        <w:pStyle w:val="NoSpacing"/>
        <w:rPr>
          <w:rFonts w:cs="Times New Roman"/>
          <w:szCs w:val="24"/>
        </w:rPr>
      </w:pPr>
    </w:p>
    <w:p w14:paraId="79407B96" w14:textId="77777777" w:rsidR="003F6952" w:rsidRDefault="003F6952" w:rsidP="003F695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October 2022</w:t>
      </w:r>
    </w:p>
    <w:p w14:paraId="444B56D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41D6F" w14:textId="77777777" w:rsidR="003F6952" w:rsidRDefault="003F6952" w:rsidP="009139A6">
      <w:r>
        <w:separator/>
      </w:r>
    </w:p>
  </w:endnote>
  <w:endnote w:type="continuationSeparator" w:id="0">
    <w:p w14:paraId="0031C185" w14:textId="77777777" w:rsidR="003F6952" w:rsidRDefault="003F69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A5AF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3906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2D87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EF80E" w14:textId="77777777" w:rsidR="003F6952" w:rsidRDefault="003F6952" w:rsidP="009139A6">
      <w:r>
        <w:separator/>
      </w:r>
    </w:p>
  </w:footnote>
  <w:footnote w:type="continuationSeparator" w:id="0">
    <w:p w14:paraId="5A0ACA22" w14:textId="77777777" w:rsidR="003F6952" w:rsidRDefault="003F69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855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B83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FCC4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952"/>
    <w:rsid w:val="000666E0"/>
    <w:rsid w:val="002510B7"/>
    <w:rsid w:val="003F695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E5A67"/>
  <w15:chartTrackingRefBased/>
  <w15:docId w15:val="{F8CB1C99-5961-45A4-94B2-74C7D984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2022-11-03T21:44:00Z</dcterms:created>
  <dcterms:modified xsi:type="dcterms:W3CDTF">2022-11-03T21:44:00Z</dcterms:modified>
</cp:coreProperties>
</file>